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71EE" w14:textId="72CA4BC8" w:rsidR="00535962" w:rsidRPr="00F7167E" w:rsidRDefault="002D3A5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6640D920">
                <wp:simplePos x="0" y="0"/>
                <wp:positionH relativeFrom="page">
                  <wp:posOffset>5400675</wp:posOffset>
                </wp:positionH>
                <wp:positionV relativeFrom="paragraph">
                  <wp:posOffset>-676275</wp:posOffset>
                </wp:positionV>
                <wp:extent cx="2218989" cy="701040"/>
                <wp:effectExtent l="19050" t="0" r="1016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8989" cy="701040"/>
                          <a:chOff x="12638" y="523"/>
                          <a:chExt cx="2877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638" y="561"/>
                            <a:ext cx="2877" cy="968"/>
                            <a:chOff x="8898" y="720"/>
                            <a:chExt cx="2395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98" y="1077"/>
                              <a:ext cx="239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CB110B" w14:textId="4601549A" w:rsidR="008F306D" w:rsidRPr="008F306D" w:rsidRDefault="00AC26DB" w:rsidP="008F306D">
                                <w:r>
                                  <w:rPr>
                                    <w:rStyle w:val="Textodelmarcadordeposicin"/>
                                  </w:rPr>
                                  <w:t xml:space="preserve"> </w:t>
                                </w:r>
                                <w:sdt>
                                  <w:sdt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/>
                                  <w:sdtContent>
                                    <w:r w:rsidR="00097665" w:rsidRPr="00097665">
                                      <w:t>SUPBANCO-</w:t>
                                    </w:r>
                                    <w:r w:rsidR="00097665">
                                      <w:t>CCC-LPN</w:t>
                                    </w:r>
                                    <w:r w:rsidR="00097665" w:rsidRPr="00097665">
                                      <w:t>-2022-0008 </w:t>
                                    </w:r>
                                  </w:sdtContent>
                                </w:sdt>
                              </w:p>
                              <w:p w14:paraId="4D952159" w14:textId="1F5983C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051C0A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425.25pt;margin-top:-53.25pt;width:174.7pt;height:55.2pt;z-index:251696128;mso-position-horizontal-relative:page" coordorigin="12638,523" coordsize="2877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638;top:561;width:2877;height:968" coordorigin="8898,720" coordsize="2395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898;top:1077;width:239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ECB110B" w14:textId="4601549A" w:rsidR="008F306D" w:rsidRPr="008F306D" w:rsidRDefault="00AC26DB" w:rsidP="008F306D">
                          <w:r>
                            <w:rPr>
                              <w:rStyle w:val="Textodelmarcadordeposicin"/>
                            </w:rPr>
                            <w:t xml:space="preserve"> </w:t>
                          </w:r>
                          <w:sdt>
                            <w:sdt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/>
                            <w:sdtContent>
                              <w:r w:rsidR="00097665" w:rsidRPr="00097665">
                                <w:t>SUPBANCO-</w:t>
                              </w:r>
                              <w:r w:rsidR="00097665">
                                <w:t>CCC-LPN</w:t>
                              </w:r>
                              <w:r w:rsidR="00097665" w:rsidRPr="00097665">
                                <w:t>-2022-0008 </w:t>
                              </w:r>
                            </w:sdtContent>
                          </w:sdt>
                        </w:p>
                        <w:p w14:paraId="4D952159" w14:textId="1F5983C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051C0A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2AE58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55CA283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0976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D6755CB" w14:textId="77777777" w:rsidR="0026335F" w:rsidRPr="0026335F" w:rsidRDefault="000976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09766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199A852B" w14:textId="77777777" w:rsidR="002E1412" w:rsidRPr="002E1412" w:rsidRDefault="0009766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065F5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64A5E70F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7D66C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50389638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3763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97665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3A51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065DE"/>
    <w:rsid w:val="00820C9F"/>
    <w:rsid w:val="0082707E"/>
    <w:rsid w:val="008315B0"/>
    <w:rsid w:val="00841C52"/>
    <w:rsid w:val="008B3AE5"/>
    <w:rsid w:val="008C388B"/>
    <w:rsid w:val="008D58A6"/>
    <w:rsid w:val="008E350E"/>
    <w:rsid w:val="008F306D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C26DB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7</cp:revision>
  <cp:lastPrinted>2011-03-04T18:55:00Z</cp:lastPrinted>
  <dcterms:created xsi:type="dcterms:W3CDTF">2021-07-15T16:42:00Z</dcterms:created>
  <dcterms:modified xsi:type="dcterms:W3CDTF">2022-10-28T21:33:00Z</dcterms:modified>
</cp:coreProperties>
</file>